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22" w:rsidRDefault="00875F22" w:rsidP="00565A25">
      <w:pPr>
        <w:spacing w:after="0" w:line="240" w:lineRule="auto"/>
        <w:rPr>
          <w:rFonts w:ascii="Times New Roman" w:hAnsi="Times New Roman"/>
          <w:i/>
        </w:rPr>
      </w:pPr>
    </w:p>
    <w:p w:rsidR="00875F22" w:rsidRDefault="00875F22" w:rsidP="00565A25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                    </w:t>
      </w:r>
      <w:r>
        <w:rPr>
          <w:rFonts w:ascii="Times New Roman" w:hAnsi="Times New Roman"/>
          <w:i/>
        </w:rPr>
        <w:tab/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Приложение №</w:t>
      </w:r>
      <w:r w:rsidRPr="00C36438">
        <w:rPr>
          <w:rFonts w:ascii="Times New Roman" w:hAnsi="Times New Roman"/>
          <w:i/>
          <w:sz w:val="24"/>
          <w:szCs w:val="24"/>
          <w:u w:val="single"/>
        </w:rPr>
        <w:t>5в</w:t>
      </w:r>
    </w:p>
    <w:p w:rsidR="00875F22" w:rsidRDefault="00875F22" w:rsidP="00565A25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875F22" w:rsidRPr="00C36438" w:rsidRDefault="00875F22" w:rsidP="00565A25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875F22" w:rsidRDefault="00875F22" w:rsidP="00565A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36438">
        <w:rPr>
          <w:rFonts w:ascii="Times New Roman" w:hAnsi="Times New Roman"/>
          <w:b/>
          <w:sz w:val="32"/>
          <w:szCs w:val="32"/>
        </w:rPr>
        <w:t>Д Е К Л А Р А Ц И Я</w:t>
      </w:r>
    </w:p>
    <w:p w:rsidR="00875F22" w:rsidRPr="00C36438" w:rsidRDefault="00875F22" w:rsidP="00565A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75F22" w:rsidRPr="00E76A91" w:rsidRDefault="00875F22" w:rsidP="00565A25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по чл. 47, ал. 5, т.2 от ЗОП, във връзка с чл.47, ал.9 от ЗОП</w:t>
      </w:r>
    </w:p>
    <w:p w:rsidR="00875F22" w:rsidRPr="00E76A91" w:rsidRDefault="00875F22" w:rsidP="00565A25">
      <w:pPr>
        <w:spacing w:after="0" w:line="240" w:lineRule="auto"/>
        <w:rPr>
          <w:rFonts w:ascii="Times New Roman" w:hAnsi="Times New Roman"/>
        </w:rPr>
      </w:pPr>
    </w:p>
    <w:p w:rsidR="00875F22" w:rsidRPr="00184D8E" w:rsidRDefault="00875F22" w:rsidP="00565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Долуподписаният /-ната/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</w:t>
      </w:r>
    </w:p>
    <w:p w:rsidR="00875F22" w:rsidRPr="00184D8E" w:rsidRDefault="00875F22" w:rsidP="00565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с лична карта №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, издадена на 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  от МВР, гр.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</w:t>
      </w:r>
    </w:p>
    <w:p w:rsidR="00875F22" w:rsidRPr="00184D8E" w:rsidRDefault="00875F22" w:rsidP="00565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с ЕГН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  в качеството ми на представляващ</w:t>
      </w:r>
      <w:r w:rsidRPr="00184D8E">
        <w:rPr>
          <w:rFonts w:ascii="Times New Roman" w:hAnsi="Times New Roman"/>
          <w:sz w:val="24"/>
          <w:szCs w:val="24"/>
        </w:rPr>
        <w:tab/>
        <w:t xml:space="preserve">/член на управителния или контролния орган/  </w:t>
      </w:r>
      <w:r w:rsidRPr="00184D8E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</w:t>
      </w:r>
      <w:r w:rsidRPr="00184D8E">
        <w:rPr>
          <w:rFonts w:ascii="Times New Roman" w:hAnsi="Times New Roman"/>
          <w:sz w:val="24"/>
          <w:szCs w:val="24"/>
        </w:rPr>
        <w:t xml:space="preserve"> -  кандидат за участие в процедура за възлагане на обществена поръчка с обект: </w:t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b/>
          <w:position w:val="8"/>
          <w:sz w:val="24"/>
          <w:szCs w:val="24"/>
        </w:rPr>
        <w:t>„</w:t>
      </w:r>
      <w:r w:rsidRPr="00184D8E">
        <w:rPr>
          <w:rFonts w:ascii="Times New Roman" w:hAnsi="Times New Roman"/>
          <w:b/>
          <w:color w:val="000000"/>
          <w:sz w:val="24"/>
          <w:szCs w:val="24"/>
        </w:rPr>
        <w:t xml:space="preserve">Упражняване на строителен надзор по време на строителството при изпълнение на проект </w:t>
      </w:r>
      <w:r w:rsidRPr="00184D8E">
        <w:rPr>
          <w:rFonts w:ascii="Times New Roman" w:hAnsi="Times New Roman"/>
          <w:b/>
          <w:bCs/>
          <w:sz w:val="24"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  <w:r w:rsidRPr="00184D8E">
        <w:rPr>
          <w:rFonts w:ascii="Times New Roman" w:hAnsi="Times New Roman"/>
          <w:position w:val="8"/>
          <w:sz w:val="24"/>
          <w:szCs w:val="24"/>
        </w:rPr>
        <w:tab/>
      </w:r>
    </w:p>
    <w:p w:rsidR="00875F22" w:rsidRPr="00184D8E" w:rsidRDefault="00875F22" w:rsidP="00565A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5F22" w:rsidRPr="00184D8E" w:rsidRDefault="00875F22" w:rsidP="00565A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Д Е К Л А Р И Р А М, че:</w:t>
      </w:r>
    </w:p>
    <w:p w:rsidR="00875F22" w:rsidRPr="00184D8E" w:rsidRDefault="00875F22" w:rsidP="00565A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F22" w:rsidRPr="00184D8E" w:rsidRDefault="00875F22" w:rsidP="00565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1. Кандидатът/участникът, когото представлявам не е сключил договор с лице по чл.21 или 22 от Закона за предотвратяване и установяване на конфликт на интереси.</w:t>
      </w:r>
    </w:p>
    <w:p w:rsidR="00875F22" w:rsidRPr="00184D8E" w:rsidRDefault="00875F22" w:rsidP="00565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5F22" w:rsidRPr="00184D8E" w:rsidRDefault="00875F22" w:rsidP="00565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875F22" w:rsidRDefault="00875F22" w:rsidP="00565A25">
      <w:pPr>
        <w:spacing w:after="0" w:line="240" w:lineRule="auto"/>
        <w:jc w:val="both"/>
        <w:rPr>
          <w:rFonts w:ascii="Times New Roman" w:hAnsi="Times New Roman"/>
        </w:rPr>
      </w:pPr>
    </w:p>
    <w:p w:rsidR="00875F22" w:rsidRDefault="00875F22" w:rsidP="00565A25">
      <w:pPr>
        <w:spacing w:after="0" w:line="240" w:lineRule="auto"/>
        <w:jc w:val="both"/>
        <w:rPr>
          <w:rFonts w:ascii="Times New Roman" w:hAnsi="Times New Roman"/>
        </w:rPr>
      </w:pPr>
    </w:p>
    <w:p w:rsidR="00875F22" w:rsidRDefault="00875F22" w:rsidP="00565A25">
      <w:pPr>
        <w:spacing w:after="0" w:line="240" w:lineRule="auto"/>
        <w:jc w:val="both"/>
        <w:rPr>
          <w:rFonts w:ascii="Times New Roman" w:hAnsi="Times New Roman"/>
        </w:rPr>
      </w:pPr>
    </w:p>
    <w:p w:rsidR="00875F22" w:rsidRPr="00E76A91" w:rsidRDefault="00875F22" w:rsidP="00565A25">
      <w:pPr>
        <w:spacing w:after="0" w:line="240" w:lineRule="auto"/>
        <w:jc w:val="both"/>
        <w:rPr>
          <w:rFonts w:ascii="Times New Roman" w:hAnsi="Times New Roman"/>
        </w:rPr>
      </w:pPr>
    </w:p>
    <w:p w:rsidR="00875F22" w:rsidRPr="00E76A91" w:rsidRDefault="00875F22" w:rsidP="00565A25">
      <w:pPr>
        <w:spacing w:after="0" w:line="240" w:lineRule="auto"/>
        <w:rPr>
          <w:rFonts w:ascii="Times New Roman" w:hAnsi="Times New Roman"/>
        </w:rPr>
      </w:pPr>
    </w:p>
    <w:p w:rsidR="00875F22" w:rsidRPr="00E76A91" w:rsidRDefault="00875F22" w:rsidP="00565A25">
      <w:pPr>
        <w:spacing w:after="0" w:line="240" w:lineRule="auto"/>
        <w:rPr>
          <w:rFonts w:ascii="Times New Roman" w:hAnsi="Times New Roman"/>
          <w:u w:val="single"/>
        </w:rPr>
      </w:pP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г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  <w:t xml:space="preserve">Декларатор: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</w:p>
    <w:p w:rsidR="00875F22" w:rsidRPr="00E76A91" w:rsidRDefault="00875F22" w:rsidP="00565A25">
      <w:pPr>
        <w:spacing w:after="0" w:line="240" w:lineRule="auto"/>
        <w:rPr>
          <w:rFonts w:ascii="Times New Roman" w:hAnsi="Times New Roman"/>
        </w:rPr>
      </w:pPr>
    </w:p>
    <w:p w:rsidR="00875F22" w:rsidRPr="00E76A91" w:rsidRDefault="00875F22" w:rsidP="00565A25">
      <w:pPr>
        <w:widowControl w:val="0"/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</w:rPr>
      </w:pPr>
    </w:p>
    <w:p w:rsidR="00875F22" w:rsidRPr="00E76A91" w:rsidRDefault="00875F22" w:rsidP="00565A25">
      <w:pPr>
        <w:widowControl w:val="0"/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</w:rPr>
      </w:pPr>
    </w:p>
    <w:p w:rsidR="00875F22" w:rsidRPr="00E76A91" w:rsidRDefault="00875F22" w:rsidP="00565A25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  <w:u w:val="single"/>
        </w:rPr>
        <w:t>Забележка</w:t>
      </w:r>
      <w:r w:rsidRPr="00E76A91">
        <w:rPr>
          <w:rFonts w:ascii="Times New Roman" w:hAnsi="Times New Roman"/>
        </w:rPr>
        <w:t>: Когато кандидат или участник е юридически лице, е достатъчно подаване на декларация от едно от лицата, които могат самостоятелно да го представляват.</w:t>
      </w:r>
    </w:p>
    <w:p w:rsidR="00875F22" w:rsidRDefault="00875F22" w:rsidP="00565A25">
      <w:pPr>
        <w:widowControl w:val="0"/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</w:rPr>
      </w:pPr>
    </w:p>
    <w:p w:rsidR="00875F22" w:rsidRDefault="00875F22" w:rsidP="00565A25">
      <w:pPr>
        <w:widowControl w:val="0"/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</w:rPr>
      </w:pPr>
    </w:p>
    <w:p w:rsidR="00875F22" w:rsidRPr="00565A25" w:rsidRDefault="00875F22" w:rsidP="00565A25"/>
    <w:sectPr w:rsidR="00875F22" w:rsidRPr="00565A25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F22" w:rsidRDefault="00875F22">
      <w:r>
        <w:separator/>
      </w:r>
    </w:p>
  </w:endnote>
  <w:endnote w:type="continuationSeparator" w:id="0">
    <w:p w:rsidR="00875F22" w:rsidRDefault="00875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F22" w:rsidRDefault="00875F22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5F22" w:rsidRDefault="00875F22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F22" w:rsidRPr="006B0E9B" w:rsidRDefault="00875F22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875F22" w:rsidRPr="006B0E9B" w:rsidRDefault="00875F22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F22" w:rsidRDefault="00875F22">
      <w:r>
        <w:separator/>
      </w:r>
    </w:p>
  </w:footnote>
  <w:footnote w:type="continuationSeparator" w:id="0">
    <w:p w:rsidR="00875F22" w:rsidRDefault="00875F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875F22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875F22" w:rsidRPr="006B0E9B" w:rsidRDefault="00875F22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875F22" w:rsidRPr="006B0E9B" w:rsidRDefault="00875F2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875F22" w:rsidRPr="006B0E9B" w:rsidRDefault="00875F2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875F22" w:rsidRPr="006B0E9B" w:rsidRDefault="00875F2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875F22" w:rsidRPr="006B0E9B" w:rsidRDefault="00875F2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875F22" w:rsidRPr="006B0E9B" w:rsidRDefault="00875F2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875F22" w:rsidRPr="006B0E9B" w:rsidRDefault="00875F22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A0FED"/>
    <w:rsid w:val="003339D1"/>
    <w:rsid w:val="003C1961"/>
    <w:rsid w:val="003D37F4"/>
    <w:rsid w:val="003D3AFD"/>
    <w:rsid w:val="003D41DD"/>
    <w:rsid w:val="00454A3E"/>
    <w:rsid w:val="00495772"/>
    <w:rsid w:val="004A514B"/>
    <w:rsid w:val="005106D0"/>
    <w:rsid w:val="00522447"/>
    <w:rsid w:val="00565A25"/>
    <w:rsid w:val="00577A1A"/>
    <w:rsid w:val="00582710"/>
    <w:rsid w:val="005B27B4"/>
    <w:rsid w:val="005D2BBA"/>
    <w:rsid w:val="0061103B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75F22"/>
    <w:rsid w:val="008C211A"/>
    <w:rsid w:val="008C5DC6"/>
    <w:rsid w:val="008E3A02"/>
    <w:rsid w:val="008F3CE5"/>
    <w:rsid w:val="009211E3"/>
    <w:rsid w:val="00977656"/>
    <w:rsid w:val="00983B88"/>
    <w:rsid w:val="009A0EDB"/>
    <w:rsid w:val="009D24A8"/>
    <w:rsid w:val="00A052B5"/>
    <w:rsid w:val="00AD0944"/>
    <w:rsid w:val="00AD3892"/>
    <w:rsid w:val="00AF51E8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41719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216</Words>
  <Characters>1234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2012-08-02T08:22:00Z</dcterms:created>
  <dcterms:modified xsi:type="dcterms:W3CDTF">2012-08-02T08:23:00Z</dcterms:modified>
</cp:coreProperties>
</file>